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C9481" w14:textId="2C4AC36D" w:rsidR="00D62E6E" w:rsidRPr="00164C12" w:rsidRDefault="00D62E6E" w:rsidP="00164C12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164C12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 xml:space="preserve">Załącznik nr </w:t>
      </w:r>
      <w:r w:rsidR="00A071B2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>5</w:t>
      </w:r>
      <w:r w:rsidRPr="00164C12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164C12" w14:paraId="2CA97013" w14:textId="77777777" w:rsidTr="00D62E6E">
        <w:tc>
          <w:tcPr>
            <w:tcW w:w="2800" w:type="dxa"/>
          </w:tcPr>
          <w:p w14:paraId="1719CD9E" w14:textId="77777777" w:rsidR="00D62E6E" w:rsidRPr="00164C12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164C12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164C12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3F1D514" w14:textId="77777777" w:rsidR="00D62E6E" w:rsidRPr="00164C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F884052" w14:textId="77777777" w:rsidR="00D62E6E" w:rsidRPr="00164C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91884C0" w14:textId="77777777" w:rsidR="00D62E6E" w:rsidRPr="00164C12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164C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164C12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164C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164C12" w14:paraId="474FE3E8" w14:textId="77777777" w:rsidTr="00D62E6E">
        <w:tc>
          <w:tcPr>
            <w:tcW w:w="2800" w:type="dxa"/>
          </w:tcPr>
          <w:p w14:paraId="7B3D56D3" w14:textId="77777777" w:rsidR="00D62E6E" w:rsidRPr="00164C12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164C12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B38D941" w14:textId="77777777" w:rsidR="00D62E6E" w:rsidRPr="00164C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EF39583" w14:textId="77777777" w:rsidR="00D62E6E" w:rsidRPr="00164C1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1BBA904" w14:textId="77777777" w:rsidR="00D62E6E" w:rsidRPr="00164C12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164C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164C12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164C1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5EE71305" w14:textId="77777777" w:rsidR="00BC121E" w:rsidRPr="00164C12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3921B0" w:rsidRPr="00164C12" w14:paraId="3BAFF553" w14:textId="77777777" w:rsidTr="00D7582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D19B8E" w14:textId="77777777" w:rsidR="003921B0" w:rsidRPr="00164C12" w:rsidRDefault="003921B0" w:rsidP="00D75824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OŚWIADCZENIE WYKONAWCY </w:t>
            </w:r>
          </w:p>
          <w:p w14:paraId="41497046" w14:textId="77777777" w:rsidR="003921B0" w:rsidRPr="00164C12" w:rsidRDefault="003921B0" w:rsidP="00D75824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składane w zakresie art. 108 ust. 1 pkt. 5 ustawy z dnia 11 września 2019 r. Prawo zamówień publicznych (t.j. Dz. U. z 2026 r. poz. 793) (dalej jako: ustawa Pzp), dotyczące:</w:t>
            </w:r>
          </w:p>
          <w:p w14:paraId="39651787" w14:textId="77777777" w:rsidR="003921B0" w:rsidRPr="00164C12" w:rsidRDefault="003921B0" w:rsidP="00D7582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764477AC" w14:textId="77777777" w:rsidR="003921B0" w:rsidRPr="00164C12" w:rsidRDefault="003921B0" w:rsidP="00D7582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68634419" w14:textId="77777777" w:rsidR="00BC121E" w:rsidRPr="00164C12" w:rsidRDefault="003921B0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164C12" w14:paraId="7AA14FE7" w14:textId="77777777" w:rsidTr="00D62E6E">
        <w:tc>
          <w:tcPr>
            <w:tcW w:w="2269" w:type="dxa"/>
          </w:tcPr>
          <w:p w14:paraId="43384FD8" w14:textId="77777777" w:rsidR="00D62E6E" w:rsidRPr="00164C12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25BE65C" w14:textId="77777777" w:rsidR="00D62E6E" w:rsidRPr="00164C12" w:rsidRDefault="003921B0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mebli i wyposażenia dla potrzeb Centrum Zdrowia Psychicznego funkcjonującego w ramach Samodzielnego Publicznego Zakładu Opieki Zdrowotnej w Siedlcach</w:t>
            </w:r>
            <w:r w:rsidR="00D62E6E" w:rsidRPr="00164C1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3921B0" w:rsidRPr="00164C12" w14:paraId="2CF78CB6" w14:textId="77777777" w:rsidTr="00D75824">
        <w:tc>
          <w:tcPr>
            <w:tcW w:w="2269" w:type="dxa"/>
          </w:tcPr>
          <w:p w14:paraId="1983541F" w14:textId="77777777" w:rsidR="003921B0" w:rsidRPr="00164C12" w:rsidRDefault="003921B0" w:rsidP="00D75824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E3EDED5" w14:textId="77777777" w:rsidR="003921B0" w:rsidRPr="00164C12" w:rsidRDefault="003921B0" w:rsidP="00D75824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meble/CZP/587/2026</w:t>
            </w:r>
          </w:p>
        </w:tc>
      </w:tr>
    </w:tbl>
    <w:p w14:paraId="2FDDFB35" w14:textId="77777777" w:rsidR="00BC121E" w:rsidRPr="00164C12" w:rsidRDefault="003921B0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164C1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164C1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164C12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71FAF8F7" w14:textId="77777777" w:rsidR="00BC121E" w:rsidRPr="00164C12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164C12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164C12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442E1E55" w14:textId="77777777" w:rsidR="00BF69A4" w:rsidRPr="00164C12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164C1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164C12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164C12" w14:paraId="0BFD81D5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6D6F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0AE6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EFA6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164C12" w14:paraId="345F6443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89A5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3A6F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6B4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164C12" w14:paraId="1C4A0CB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542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F36C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7D41" w14:textId="77777777" w:rsidR="00BC121E" w:rsidRPr="00164C1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5FD79E9A" w14:textId="77777777" w:rsidR="00BC121E" w:rsidRPr="00164C12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164C12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6DEC6205" w14:textId="77777777" w:rsidR="00BC121E" w:rsidRPr="00164C12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164C1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0793F1F" w14:textId="77777777" w:rsidR="00067B62" w:rsidRPr="00164C1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164C12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</w:t>
      </w:r>
      <w:r w:rsidRPr="00164C12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164C12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164C12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667751EA" w14:textId="77777777" w:rsidR="00CF03EF" w:rsidRPr="00164C1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164C12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</w:t>
      </w:r>
      <w:r w:rsidRPr="00164C12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0A8E6D0E" w14:textId="77777777" w:rsidR="00067B62" w:rsidRPr="00164C12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164C12" w14:paraId="291A563B" w14:textId="77777777" w:rsidTr="00620E37">
        <w:tc>
          <w:tcPr>
            <w:tcW w:w="2660" w:type="dxa"/>
          </w:tcPr>
          <w:p w14:paraId="14FA6CE8" w14:textId="77777777" w:rsidR="00BC121E" w:rsidRPr="00164C1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630CA4F" w14:textId="77777777" w:rsidR="00BC121E" w:rsidRPr="00164C12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8CE2438" w14:textId="77777777" w:rsidR="00BC121E" w:rsidRPr="00164C12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164C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164C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17506B49" w14:textId="77777777" w:rsidR="00BC121E" w:rsidRPr="00164C1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3309B93" w14:textId="77777777" w:rsidR="00BC121E" w:rsidRPr="00164C1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7ACD17E3" w14:textId="77777777" w:rsidR="00BC121E" w:rsidRPr="00164C12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164C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3921B0" w:rsidRPr="00164C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164C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164C1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726ADC17" w14:textId="77777777" w:rsidR="00106AC7" w:rsidRPr="00164C12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164C12" w:rsidSect="00164C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284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CE5B" w14:textId="77777777" w:rsidR="001C1514" w:rsidRDefault="001C1514">
      <w:r>
        <w:separator/>
      </w:r>
    </w:p>
  </w:endnote>
  <w:endnote w:type="continuationSeparator" w:id="0">
    <w:p w14:paraId="3252F50E" w14:textId="77777777" w:rsidR="001C1514" w:rsidRDefault="001C1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226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570FFB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064C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1389655" w14:textId="1DB42779" w:rsidR="00164C12" w:rsidRDefault="00164C12" w:rsidP="00164C12">
    <w:pPr>
      <w:pStyle w:val="Stopka"/>
      <w:tabs>
        <w:tab w:val="left" w:pos="1984"/>
      </w:tabs>
      <w:ind w:left="-709" w:right="-568"/>
      <w:rPr>
        <w:rFonts w:ascii="Arial" w:eastAsia="Times New Roman" w:hAnsi="Arial"/>
        <w:sz w:val="24"/>
        <w:szCs w:val="20"/>
        <w:lang w:eastAsia="pl-PL"/>
      </w:rPr>
    </w:pPr>
    <w:r>
      <w:rPr>
        <w:rFonts w:ascii="Arial" w:hAnsi="Arial"/>
        <w:noProof/>
        <w:sz w:val="24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FC4F004" wp14:editId="111CECC6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334115475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533E81" id="Łącznik prosty 2" o:spid="_x0000_s1026" style="position:absolute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" w:name="_Hlk204079734"/>
    <w:bookmarkStart w:id="2" w:name="_Hlk204666669"/>
    <w:r>
      <w:tab/>
    </w:r>
  </w:p>
  <w:p w14:paraId="3E3C7A66" w14:textId="17FDFA33" w:rsidR="009A4CD3" w:rsidRDefault="00164C12" w:rsidP="00164C12">
    <w:pPr>
      <w:pStyle w:val="Stopka"/>
      <w:tabs>
        <w:tab w:val="clear" w:pos="4536"/>
      </w:tabs>
      <w:spacing w:after="60"/>
      <w:jc w:val="center"/>
    </w:pPr>
    <w:r w:rsidRPr="00164C12">
      <w:rPr>
        <w:rFonts w:cs="Calibri"/>
        <w:sz w:val="15"/>
        <w:szCs w:val="15"/>
      </w:rPr>
      <w:t xml:space="preserve">SPZOZ w Siedlcach:   NIP: 821-205-60-50,  </w:t>
    </w:r>
    <w:r w:rsidRPr="00164C12">
      <w:rPr>
        <w:rFonts w:cs="Calibri"/>
        <w:spacing w:val="4"/>
        <w:sz w:val="15"/>
        <w:szCs w:val="15"/>
      </w:rPr>
      <w:t>REGON: 000310309,  KRS 0000001957  BDO 000144095</w:t>
    </w:r>
    <w:bookmarkEnd w:id="1"/>
    <w:bookmarkEnd w:id="2"/>
    <w:r w:rsidR="009A4CD3">
      <w:rPr>
        <w:rFonts w:ascii="Arial" w:hAnsi="Arial"/>
        <w:sz w:val="18"/>
        <w:szCs w:val="18"/>
      </w:rPr>
      <w:tab/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164C1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164C1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164C12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2F76D" w14:textId="77777777" w:rsidR="003921B0" w:rsidRDefault="003921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F8232" w14:textId="77777777" w:rsidR="001C1514" w:rsidRDefault="001C1514">
      <w:r>
        <w:separator/>
      </w:r>
    </w:p>
  </w:footnote>
  <w:footnote w:type="continuationSeparator" w:id="0">
    <w:p w14:paraId="021614DA" w14:textId="77777777" w:rsidR="001C1514" w:rsidRDefault="001C1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212E3" w14:textId="77777777" w:rsidR="003921B0" w:rsidRDefault="003921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E107" w14:textId="41A8DA82" w:rsidR="00164C12" w:rsidRPr="00164C12" w:rsidRDefault="00164C12" w:rsidP="00164C12">
    <w:pPr>
      <w:jc w:val="center"/>
      <w:rPr>
        <w:rFonts w:cs="Calibri"/>
        <w:b/>
        <w:sz w:val="20"/>
        <w:szCs w:val="20"/>
      </w:rPr>
    </w:pPr>
    <w:bookmarkStart w:id="0" w:name="_Hlk233191860"/>
    <w:r>
      <w:rPr>
        <w:rFonts w:ascii="Arial" w:hAnsi="Arial"/>
        <w:noProof/>
        <w:sz w:val="24"/>
        <w:szCs w:val="20"/>
      </w:rPr>
      <w:drawing>
        <wp:anchor distT="0" distB="0" distL="114300" distR="114300" simplePos="0" relativeHeight="251659776" behindDoc="1" locked="0" layoutInCell="1" allowOverlap="1" wp14:anchorId="5302655A" wp14:editId="586F51FA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FEAFD3" w14:textId="77777777" w:rsidR="00164C12" w:rsidRDefault="00164C12" w:rsidP="00164C12">
    <w:pPr>
      <w:spacing w:line="360" w:lineRule="auto"/>
      <w:jc w:val="center"/>
      <w:rPr>
        <w:rFonts w:eastAsia="Batang" w:cs="Calibri"/>
        <w:b/>
        <w:sz w:val="20"/>
      </w:rPr>
    </w:pPr>
    <w:r w:rsidRPr="00164C12">
      <w:rPr>
        <w:rFonts w:cs="Calibri"/>
        <w:b/>
        <w:sz w:val="20"/>
      </w:rPr>
      <w:t xml:space="preserve">    </w:t>
    </w:r>
    <w:r>
      <w:rPr>
        <w:rFonts w:eastAsia="Batang" w:cs="Calibri"/>
        <w:b/>
      </w:rPr>
      <w:t>Samodzielny Publiczny Zakład Opieki Zdrowotnej w Siedlcach</w:t>
    </w:r>
    <w:r>
      <w:rPr>
        <w:rFonts w:eastAsia="Batang" w:cs="Calibri"/>
        <w:b/>
      </w:rPr>
      <w:br/>
      <w:t>ul. Jana Kilińskiego 29, 08 -110 Siedlce</w:t>
    </w:r>
    <w:r>
      <w:rPr>
        <w:rFonts w:eastAsia="Batang" w:cs="Calibri"/>
        <w:b/>
        <w:sz w:val="20"/>
      </w:rPr>
      <w:br/>
      <w:t xml:space="preserve">tel. 25 632 27 97, e-mail: </w:t>
    </w:r>
    <w:hyperlink r:id="rId2" w:history="1">
      <w:r>
        <w:rPr>
          <w:rStyle w:val="Hipercze"/>
          <w:rFonts w:eastAsia="Batang" w:cs="Calibri"/>
          <w:b/>
          <w:sz w:val="20"/>
        </w:rPr>
        <w:t>sekretariat@spzoz-siedlce.pl</w:t>
      </w:r>
    </w:hyperlink>
    <w:r>
      <w:rPr>
        <w:rFonts w:eastAsia="Batang" w:cs="Calibri"/>
        <w:b/>
        <w:sz w:val="20"/>
      </w:rPr>
      <w:t>,</w:t>
    </w:r>
  </w:p>
  <w:p w14:paraId="7FABE2CD" w14:textId="323CA818" w:rsidR="00164C12" w:rsidRDefault="00164C12" w:rsidP="00164C12">
    <w:pPr>
      <w:spacing w:line="360" w:lineRule="auto"/>
      <w:jc w:val="center"/>
      <w:rPr>
        <w:rFonts w:eastAsia="Batang" w:cs="Calibri"/>
        <w:b/>
        <w:sz w:val="20"/>
      </w:rPr>
    </w:pPr>
    <w:r>
      <w:rPr>
        <w:rFonts w:ascii="Arial" w:eastAsia="Times New Roman" w:hAnsi="Arial"/>
        <w:noProof/>
        <w:sz w:val="24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DF71BB1" wp14:editId="638CF916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837313217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E806BA" id="Łącznik prosty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eastAsia="Batang" w:cs="Calibri"/>
        <w:b/>
        <w:sz w:val="20"/>
      </w:rPr>
      <w:t xml:space="preserve"> www.spzoz-siedlce.pl</w:t>
    </w:r>
    <w:bookmarkEnd w:id="0"/>
  </w:p>
  <w:p w14:paraId="42EB948E" w14:textId="77777777" w:rsidR="003921B0" w:rsidRDefault="003921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3F9F" w14:textId="77777777" w:rsidR="003921B0" w:rsidRDefault="003921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5049450">
    <w:abstractNumId w:val="13"/>
  </w:num>
  <w:num w:numId="2" w16cid:durableId="156191378">
    <w:abstractNumId w:val="0"/>
  </w:num>
  <w:num w:numId="3" w16cid:durableId="374741333">
    <w:abstractNumId w:val="11"/>
  </w:num>
  <w:num w:numId="4" w16cid:durableId="1956057973">
    <w:abstractNumId w:val="8"/>
  </w:num>
  <w:num w:numId="5" w16cid:durableId="734819262">
    <w:abstractNumId w:val="7"/>
  </w:num>
  <w:num w:numId="6" w16cid:durableId="417754849">
    <w:abstractNumId w:val="1"/>
  </w:num>
  <w:num w:numId="7" w16cid:durableId="2124155044">
    <w:abstractNumId w:val="6"/>
  </w:num>
  <w:num w:numId="8" w16cid:durableId="723069177">
    <w:abstractNumId w:val="3"/>
  </w:num>
  <w:num w:numId="9" w16cid:durableId="269893179">
    <w:abstractNumId w:val="2"/>
  </w:num>
  <w:num w:numId="10" w16cid:durableId="618951459">
    <w:abstractNumId w:val="5"/>
  </w:num>
  <w:num w:numId="11" w16cid:durableId="1425960137">
    <w:abstractNumId w:val="10"/>
  </w:num>
  <w:num w:numId="12" w16cid:durableId="503083377">
    <w:abstractNumId w:val="4"/>
  </w:num>
  <w:num w:numId="13" w16cid:durableId="1561862508">
    <w:abstractNumId w:val="9"/>
  </w:num>
  <w:num w:numId="14" w16cid:durableId="19715878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514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64C12"/>
    <w:rsid w:val="001718C2"/>
    <w:rsid w:val="001C1514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921B0"/>
    <w:rsid w:val="003E2EEC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071B2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F16175"/>
  <w15:chartTrackingRefBased/>
  <w15:docId w15:val="{EF671F55-410C-4E4A-AEF4-F291EB84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styleId="Hipercze">
    <w:name w:val="Hyperlink"/>
    <w:uiPriority w:val="99"/>
    <w:unhideWhenUsed/>
    <w:rsid w:val="00164C1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164C1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210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3</cp:revision>
  <cp:lastPrinted>2026-08-05T09:35:00Z</cp:lastPrinted>
  <dcterms:created xsi:type="dcterms:W3CDTF">2026-08-05T09:35:00Z</dcterms:created>
  <dcterms:modified xsi:type="dcterms:W3CDTF">2026-08-05T09:38:00Z</dcterms:modified>
</cp:coreProperties>
</file>